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CD1DE" w14:textId="77777777" w:rsidR="002E2D5B" w:rsidRDefault="002E2D5B" w:rsidP="002E2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56FC2290" w14:textId="77777777" w:rsidR="002E2D5B" w:rsidRDefault="002E2D5B" w:rsidP="002E2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Dunstable Priory.</w:t>
      </w:r>
    </w:p>
    <w:p w14:paraId="21C6E440" w14:textId="77777777" w:rsidR="002E2D5B" w:rsidRDefault="002E2D5B" w:rsidP="002E2D5B">
      <w:pPr>
        <w:rPr>
          <w:rFonts w:ascii="Times New Roman" w:hAnsi="Times New Roman" w:cs="Times New Roman"/>
          <w:sz w:val="24"/>
          <w:szCs w:val="24"/>
        </w:rPr>
      </w:pPr>
    </w:p>
    <w:p w14:paraId="662F4157" w14:textId="77777777" w:rsidR="002E2D5B" w:rsidRDefault="002E2D5B" w:rsidP="002E2D5B">
      <w:pPr>
        <w:rPr>
          <w:rFonts w:ascii="Times New Roman" w:hAnsi="Times New Roman" w:cs="Times New Roman"/>
          <w:sz w:val="24"/>
          <w:szCs w:val="24"/>
        </w:rPr>
      </w:pPr>
    </w:p>
    <w:p w14:paraId="3DEA9B7E" w14:textId="77777777" w:rsidR="002E2D5B" w:rsidRDefault="002E2D5B" w:rsidP="002E2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May1405</w:t>
      </w:r>
      <w:r>
        <w:rPr>
          <w:rFonts w:ascii="Times New Roman" w:hAnsi="Times New Roman" w:cs="Times New Roman"/>
          <w:sz w:val="24"/>
          <w:szCs w:val="24"/>
        </w:rPr>
        <w:tab/>
        <w:t>He was granted letters dimissory.</w:t>
      </w:r>
    </w:p>
    <w:p w14:paraId="6C5C1866" w14:textId="77777777" w:rsidR="002E2D5B" w:rsidRDefault="002E2D5B" w:rsidP="002E2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2420E2EA" w14:textId="77777777" w:rsidR="002E2D5B" w:rsidRDefault="002E2D5B" w:rsidP="002E2D5B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p.30)</w:t>
      </w:r>
    </w:p>
    <w:p w14:paraId="1CADE72D" w14:textId="77777777" w:rsidR="002E2D5B" w:rsidRDefault="002E2D5B" w:rsidP="002E2D5B">
      <w:pPr>
        <w:rPr>
          <w:rFonts w:ascii="Times New Roman" w:hAnsi="Times New Roman" w:cs="Times New Roman"/>
          <w:sz w:val="24"/>
          <w:szCs w:val="24"/>
        </w:rPr>
      </w:pPr>
    </w:p>
    <w:p w14:paraId="568A7DB7" w14:textId="77777777" w:rsidR="002E2D5B" w:rsidRDefault="002E2D5B" w:rsidP="002E2D5B">
      <w:pPr>
        <w:rPr>
          <w:rFonts w:ascii="Times New Roman" w:hAnsi="Times New Roman" w:cs="Times New Roman"/>
          <w:sz w:val="24"/>
          <w:szCs w:val="24"/>
        </w:rPr>
      </w:pPr>
    </w:p>
    <w:p w14:paraId="1A05C38E" w14:textId="77777777" w:rsidR="002E2D5B" w:rsidRDefault="002E2D5B" w:rsidP="002E2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42443D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36C57" w14:textId="77777777" w:rsidR="002E2D5B" w:rsidRDefault="002E2D5B" w:rsidP="009139A6">
      <w:r>
        <w:separator/>
      </w:r>
    </w:p>
  </w:endnote>
  <w:endnote w:type="continuationSeparator" w:id="0">
    <w:p w14:paraId="2CEC7BFE" w14:textId="77777777" w:rsidR="002E2D5B" w:rsidRDefault="002E2D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90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56F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D5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7803" w14:textId="77777777" w:rsidR="002E2D5B" w:rsidRDefault="002E2D5B" w:rsidP="009139A6">
      <w:r>
        <w:separator/>
      </w:r>
    </w:p>
  </w:footnote>
  <w:footnote w:type="continuationSeparator" w:id="0">
    <w:p w14:paraId="65F9352D" w14:textId="77777777" w:rsidR="002E2D5B" w:rsidRDefault="002E2D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30E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746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894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D5B"/>
    <w:rsid w:val="000666E0"/>
    <w:rsid w:val="002510B7"/>
    <w:rsid w:val="002E2D5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87651"/>
  <w15:chartTrackingRefBased/>
  <w15:docId w15:val="{E587B244-D953-4522-AF23-E20E9F82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D5B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2023-03-01T21:27:00Z</dcterms:created>
  <dcterms:modified xsi:type="dcterms:W3CDTF">2023-03-01T21:28:00Z</dcterms:modified>
</cp:coreProperties>
</file>